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9AF" w:rsidRDefault="004509AF" w:rsidP="00450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FEERS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509AF" w:rsidRDefault="004509AF" w:rsidP="00450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Ashwell, Hertfordshire.</w:t>
      </w:r>
    </w:p>
    <w:p w:rsidR="004509AF" w:rsidRDefault="004509AF" w:rsidP="004509AF">
      <w:pPr>
        <w:rPr>
          <w:rFonts w:ascii="Times New Roman" w:hAnsi="Times New Roman" w:cs="Times New Roman"/>
        </w:rPr>
      </w:pPr>
    </w:p>
    <w:p w:rsidR="004509AF" w:rsidRDefault="004509AF" w:rsidP="004509AF">
      <w:pPr>
        <w:rPr>
          <w:rFonts w:ascii="Times New Roman" w:hAnsi="Times New Roman" w:cs="Times New Roman"/>
        </w:rPr>
      </w:pPr>
    </w:p>
    <w:p w:rsidR="004509AF" w:rsidRDefault="004509AF" w:rsidP="00450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Knott(q.v.) brought a plaint of debt against him, John Sandon of</w:t>
      </w:r>
    </w:p>
    <w:p w:rsidR="004509AF" w:rsidRDefault="004509AF" w:rsidP="00450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Ashwell(q.v.) and John </w:t>
      </w:r>
      <w:proofErr w:type="spellStart"/>
      <w:r>
        <w:rPr>
          <w:rFonts w:ascii="Times New Roman" w:hAnsi="Times New Roman" w:cs="Times New Roman"/>
        </w:rPr>
        <w:t>Folkemare</w:t>
      </w:r>
      <w:proofErr w:type="spellEnd"/>
      <w:r>
        <w:rPr>
          <w:rFonts w:ascii="Times New Roman" w:hAnsi="Times New Roman" w:cs="Times New Roman"/>
        </w:rPr>
        <w:t>, junior, of Wallington(q.v.).</w:t>
      </w:r>
    </w:p>
    <w:p w:rsidR="004509AF" w:rsidRDefault="004509AF" w:rsidP="00450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4509AF" w:rsidRDefault="004509AF" w:rsidP="004509AF">
      <w:pPr>
        <w:rPr>
          <w:rFonts w:ascii="Times New Roman" w:hAnsi="Times New Roman" w:cs="Times New Roman"/>
        </w:rPr>
      </w:pPr>
    </w:p>
    <w:p w:rsidR="004509AF" w:rsidRDefault="004509AF" w:rsidP="004509AF">
      <w:pPr>
        <w:rPr>
          <w:rFonts w:ascii="Times New Roman" w:hAnsi="Times New Roman" w:cs="Times New Roman"/>
        </w:rPr>
      </w:pPr>
    </w:p>
    <w:p w:rsidR="004509AF" w:rsidRDefault="004509AF" w:rsidP="004509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March 2018</w:t>
      </w:r>
    </w:p>
    <w:p w:rsidR="006B2F86" w:rsidRPr="00E71FC3" w:rsidRDefault="004509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9AF" w:rsidRDefault="004509AF" w:rsidP="00E71FC3">
      <w:r>
        <w:separator/>
      </w:r>
    </w:p>
  </w:endnote>
  <w:endnote w:type="continuationSeparator" w:id="0">
    <w:p w:rsidR="004509AF" w:rsidRDefault="004509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9AF" w:rsidRDefault="004509AF" w:rsidP="00E71FC3">
      <w:r>
        <w:separator/>
      </w:r>
    </w:p>
  </w:footnote>
  <w:footnote w:type="continuationSeparator" w:id="0">
    <w:p w:rsidR="004509AF" w:rsidRDefault="004509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9AF"/>
    <w:rsid w:val="001A7C09"/>
    <w:rsid w:val="004509A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D4F27D-CF9E-41F8-9FEF-F9AA20AD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9A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2018-03-08T22:26:00Z</dcterms:created>
  <dcterms:modified xsi:type="dcterms:W3CDTF">2018-03-08T22:26:00Z</dcterms:modified>
</cp:coreProperties>
</file>